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2026010064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Landeshauptstadt Schwerin - Neubau des Radsportzentrums MV Lambrechtsgrund in Schwerin - Los Stahlbau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Stahlbau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